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B3DF9" w14:textId="689D6481" w:rsidR="00BA00AB" w:rsidRDefault="001D5F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Gilbert a MILTONE</w:t>
      </w:r>
      <w:r>
        <w:rPr>
          <w:rFonts w:cs="Times New Roman"/>
          <w:szCs w:val="24"/>
        </w:rPr>
        <w:t xml:space="preserve">       (fl.1426)</w:t>
      </w:r>
    </w:p>
    <w:p w14:paraId="345B0848" w14:textId="1CDFF7A8" w:rsidR="001D5FE0" w:rsidRDefault="001D5F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Textwriter and limner.</w:t>
      </w:r>
    </w:p>
    <w:p w14:paraId="6636D1CF" w14:textId="77777777" w:rsidR="001D5FE0" w:rsidRDefault="001D5FE0" w:rsidP="009139A6">
      <w:pPr>
        <w:pStyle w:val="NoSpacing"/>
        <w:rPr>
          <w:rFonts w:cs="Times New Roman"/>
          <w:szCs w:val="24"/>
        </w:rPr>
      </w:pPr>
    </w:p>
    <w:p w14:paraId="28F044F5" w14:textId="77777777" w:rsidR="001D5FE0" w:rsidRDefault="001D5FE0" w:rsidP="009139A6">
      <w:pPr>
        <w:pStyle w:val="NoSpacing"/>
        <w:rPr>
          <w:rFonts w:cs="Times New Roman"/>
          <w:szCs w:val="24"/>
        </w:rPr>
      </w:pPr>
    </w:p>
    <w:p w14:paraId="175FC710" w14:textId="31DC65F8" w:rsidR="001D5FE0" w:rsidRDefault="001D5F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Jul.1426</w:t>
      </w:r>
      <w:r>
        <w:rPr>
          <w:rFonts w:cs="Times New Roman"/>
          <w:szCs w:val="24"/>
        </w:rPr>
        <w:tab/>
        <w:t>He and Peter Biltone(q.v.) were sworn Masters of the Textwriters and Limners.</w:t>
      </w:r>
    </w:p>
    <w:p w14:paraId="1EA99AAC" w14:textId="688E1F6C" w:rsidR="001D5FE0" w:rsidRDefault="001D5F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K” folio 39)</w:t>
      </w:r>
    </w:p>
    <w:p w14:paraId="69E12145" w14:textId="77777777" w:rsidR="001D5FE0" w:rsidRDefault="001D5FE0" w:rsidP="009139A6">
      <w:pPr>
        <w:pStyle w:val="NoSpacing"/>
        <w:rPr>
          <w:rFonts w:cs="Times New Roman"/>
          <w:szCs w:val="24"/>
        </w:rPr>
      </w:pPr>
    </w:p>
    <w:p w14:paraId="5D376849" w14:textId="77777777" w:rsidR="001D5FE0" w:rsidRDefault="001D5FE0" w:rsidP="009139A6">
      <w:pPr>
        <w:pStyle w:val="NoSpacing"/>
        <w:rPr>
          <w:rFonts w:cs="Times New Roman"/>
          <w:szCs w:val="24"/>
        </w:rPr>
      </w:pPr>
    </w:p>
    <w:p w14:paraId="2A45EDA2" w14:textId="229531A1" w:rsidR="001D5FE0" w:rsidRPr="001D5FE0" w:rsidRDefault="001D5F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June 2023</w:t>
      </w:r>
    </w:p>
    <w:sectPr w:rsidR="001D5FE0" w:rsidRPr="001D5F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E61A1" w14:textId="77777777" w:rsidR="001D5FE0" w:rsidRDefault="001D5FE0" w:rsidP="009139A6">
      <w:r>
        <w:separator/>
      </w:r>
    </w:p>
  </w:endnote>
  <w:endnote w:type="continuationSeparator" w:id="0">
    <w:p w14:paraId="4B496745" w14:textId="77777777" w:rsidR="001D5FE0" w:rsidRDefault="001D5F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C70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CC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16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551A6" w14:textId="77777777" w:rsidR="001D5FE0" w:rsidRDefault="001D5FE0" w:rsidP="009139A6">
      <w:r>
        <w:separator/>
      </w:r>
    </w:p>
  </w:footnote>
  <w:footnote w:type="continuationSeparator" w:id="0">
    <w:p w14:paraId="23B8F5F4" w14:textId="77777777" w:rsidR="001D5FE0" w:rsidRDefault="001D5F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F67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643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645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FE0"/>
    <w:rsid w:val="000666E0"/>
    <w:rsid w:val="001D5F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A30B5"/>
  <w15:chartTrackingRefBased/>
  <w15:docId w15:val="{9A91B944-59A4-4CB9-A23F-AFB142C60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2023-06-12T06:50:00Z</dcterms:created>
  <dcterms:modified xsi:type="dcterms:W3CDTF">2023-06-12T06:53:00Z</dcterms:modified>
</cp:coreProperties>
</file>